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446" w:rsidRDefault="002B2446" w:rsidP="002B2446">
      <w:pPr>
        <w:pStyle w:val="Heading1"/>
        <w:jc w:val="center"/>
      </w:pPr>
      <w:r>
        <w:t>CONTRACT DE COMODAT LOCUINTA</w:t>
      </w:r>
    </w:p>
    <w:p w:rsidR="002B2446" w:rsidRDefault="002B2446" w:rsidP="002B2446"/>
    <w:p w:rsidR="002B2446" w:rsidRPr="002B2446" w:rsidRDefault="002B2446" w:rsidP="002B2446">
      <w:pPr>
        <w:rPr>
          <w:sz w:val="28"/>
          <w:szCs w:val="28"/>
        </w:rPr>
      </w:pPr>
      <w:r w:rsidRPr="002B2446">
        <w:rPr>
          <w:sz w:val="28"/>
          <w:szCs w:val="28"/>
        </w:rPr>
        <w:t>Intre subsemnatii:</w:t>
      </w:r>
    </w:p>
    <w:p w:rsidR="002B2446" w:rsidRDefault="002B2446" w:rsidP="002B2446"/>
    <w:p w:rsidR="002B2446" w:rsidRDefault="002B2446" w:rsidP="002B2446">
      <w:pPr>
        <w:spacing w:line="360" w:lineRule="auto"/>
      </w:pPr>
      <w:r>
        <w:t xml:space="preserve">________________________________________ ,  cetatean român, domiciliat in  ________________________ ,  posesor al BI/CI ___________, in calitate de </w:t>
      </w:r>
      <w:r w:rsidRPr="002B2446">
        <w:rPr>
          <w:b/>
        </w:rPr>
        <w:t>comodant</w:t>
      </w:r>
      <w:r>
        <w:t xml:space="preserve">, </w:t>
      </w:r>
    </w:p>
    <w:p w:rsidR="002B2446" w:rsidRDefault="002B2446" w:rsidP="002B2446">
      <w:pPr>
        <w:spacing w:line="360" w:lineRule="auto"/>
      </w:pPr>
      <w:r>
        <w:t>si</w:t>
      </w:r>
    </w:p>
    <w:p w:rsidR="002B2446" w:rsidRDefault="002B2446" w:rsidP="002B2446">
      <w:pPr>
        <w:spacing w:line="360" w:lineRule="auto"/>
      </w:pPr>
      <w:r>
        <w:t xml:space="preserve">________________________ domiciliat in ________________________ posesor al BI/CI ___________,, in calitate de </w:t>
      </w:r>
      <w:r w:rsidRPr="002B2446">
        <w:rPr>
          <w:b/>
        </w:rPr>
        <w:t>comodatar</w:t>
      </w:r>
      <w:r>
        <w:t>,</w:t>
      </w:r>
    </w:p>
    <w:p w:rsidR="002B2446" w:rsidRDefault="002B2446" w:rsidP="002B2446"/>
    <w:p w:rsidR="002B2446" w:rsidRDefault="002B2446" w:rsidP="002B2446">
      <w:r>
        <w:t>a intervenit prezentul contract de comodat in urmatoarele conditii :</w:t>
      </w:r>
    </w:p>
    <w:p w:rsidR="002B2446" w:rsidRDefault="002B2446" w:rsidP="002B2446"/>
    <w:p w:rsidR="002B2446" w:rsidRDefault="002B2446" w:rsidP="002B2446">
      <w:r>
        <w:t>Eu, _____________________________________, dau spre folosinta cu titlu gratuit d-lui ________________________, una camera cu acces la dependinte din locuinta proprietatea mea, situata in ________________________, compusa in totalitate din ________________________ camere si dependinte, avand o suprafata utila de ________________________ mp, impreuna cu cota indiviza de ________________________ % din partile de folosinta comuna ale intregului imobil, precum si cota aferenta din terenul atribuit in folosinta.</w:t>
      </w:r>
    </w:p>
    <w:p w:rsidR="002B2446" w:rsidRDefault="002B2446" w:rsidP="002B2446"/>
    <w:p w:rsidR="002B2446" w:rsidRDefault="002B2446" w:rsidP="002B2446">
      <w:r>
        <w:t>Am dobandit apartamentul prin ________________________, in baza contractului de ________________________incheiat cu ________________________ si in baza contractului d________________________ incheiat cu ________________________ , achitat integral, si mi-a fost atribuit in urma ________________________, in baza ________________________ pronuntata de catre ________________________ in dosarul ________________________, ramasa definitiva.</w:t>
      </w:r>
    </w:p>
    <w:p w:rsidR="002B2446" w:rsidRDefault="002B2446" w:rsidP="002B2446"/>
    <w:p w:rsidR="002B2446" w:rsidRDefault="002B2446" w:rsidP="002B2446">
      <w:r>
        <w:t>Eu, ________________________, declar ca sunt de acord ca dl. ________________________ sa locuiasca in apartamentul mai sus descris si sa-si stabileasca domiciliul la aceasta adresa.</w:t>
      </w:r>
    </w:p>
    <w:p w:rsidR="002B2446" w:rsidRDefault="002B2446" w:rsidP="002B2446">
      <w:r>
        <w:t>Prezentul contract se incheie pe o perioada de ______________ ani, incepand cu data autentificarii.</w:t>
      </w:r>
    </w:p>
    <w:p w:rsidR="002B2446" w:rsidRDefault="002B2446" w:rsidP="002B2446">
      <w:r>
        <w:t>Eu,______________, declar ca primesc spre folosinta gratuita de la ______________, ________________ din apartamentul descris mai sus in scopul si in conditiile aratate.</w:t>
      </w:r>
    </w:p>
    <w:p w:rsidR="002B2446" w:rsidRDefault="002B2446" w:rsidP="002B2446"/>
    <w:p w:rsidR="002B2446" w:rsidRDefault="002B2446" w:rsidP="002B2446">
      <w:r>
        <w:lastRenderedPageBreak/>
        <w:t>Imprumutul se face in conditiile prevazute de art.1560 si urmatoarele din Codul Civil.</w:t>
      </w:r>
    </w:p>
    <w:p w:rsidR="002B2446" w:rsidRDefault="002B2446" w:rsidP="002B2446">
      <w:r>
        <w:t>Evaluam obiectul contractului in vederea taxarii la suma de ______________ lei (______________).</w:t>
      </w:r>
    </w:p>
    <w:p w:rsidR="002B2446" w:rsidRDefault="002B2446" w:rsidP="002B2446"/>
    <w:p w:rsidR="002B2446" w:rsidRDefault="002B2446" w:rsidP="002B2446">
      <w:r>
        <w:t>Procesat la ___/___/_______ în _________exemplare, din care ________________________ s-au eliberat partilor.</w:t>
      </w:r>
    </w:p>
    <w:p w:rsidR="002B2446" w:rsidRDefault="002B2446" w:rsidP="002B2446"/>
    <w:p w:rsidR="002B2446" w:rsidRDefault="002B2446" w:rsidP="002B2446">
      <w:r>
        <w:t>Comodant                                                                                          Comodatar</w:t>
      </w:r>
    </w:p>
    <w:p w:rsidR="002B2446" w:rsidRDefault="002B2446" w:rsidP="002B2446"/>
    <w:p w:rsidR="002B2446" w:rsidRDefault="002B2446" w:rsidP="002B2446">
      <w:r>
        <w:t>________________________ ,                                                    ________________________ ,</w:t>
      </w:r>
    </w:p>
    <w:p w:rsidR="002448A3" w:rsidRPr="002448A3" w:rsidRDefault="002448A3" w:rsidP="002B2446"/>
    <w:sectPr w:rsidR="002448A3" w:rsidRPr="002448A3" w:rsidSect="00AF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CC8" w:rsidRDefault="00AC3CC8" w:rsidP="00021277">
      <w:pPr>
        <w:spacing w:after="0" w:line="240" w:lineRule="auto"/>
      </w:pPr>
      <w:r>
        <w:separator/>
      </w:r>
    </w:p>
  </w:endnote>
  <w:endnote w:type="continuationSeparator" w:id="0">
    <w:p w:rsidR="00AC3CC8" w:rsidRDefault="00AC3CC8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1879E2" w:rsidRDefault="00021277" w:rsidP="002A2E3E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CC8" w:rsidRDefault="00AC3CC8" w:rsidP="00021277">
      <w:pPr>
        <w:spacing w:after="0" w:line="240" w:lineRule="auto"/>
      </w:pPr>
      <w:r>
        <w:separator/>
      </w:r>
    </w:p>
  </w:footnote>
  <w:footnote w:type="continuationSeparator" w:id="0">
    <w:p w:rsidR="00AC3CC8" w:rsidRDefault="00AC3CC8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CC8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B2446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3CC8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179B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3713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713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5</TotalTime>
  <Pages>2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2013-04-03T15:42:00Z</dcterms:created>
  <dcterms:modified xsi:type="dcterms:W3CDTF">2013-04-03T15:47:00Z</dcterms:modified>
</cp:coreProperties>
</file>